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6BDE0" w14:textId="77777777" w:rsidR="003648CE" w:rsidRDefault="003648CE" w:rsidP="003648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PYKEWORTH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fl.1442)</w:t>
      </w:r>
    </w:p>
    <w:p w14:paraId="7EFF078C" w14:textId="77777777" w:rsidR="003648CE" w:rsidRDefault="003648CE" w:rsidP="003648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Founder.</w:t>
      </w:r>
    </w:p>
    <w:p w14:paraId="18D18983" w14:textId="77777777" w:rsidR="003648CE" w:rsidRDefault="003648CE" w:rsidP="003648CE">
      <w:pPr>
        <w:pStyle w:val="NoSpacing"/>
        <w:rPr>
          <w:rFonts w:cs="Times New Roman"/>
          <w:szCs w:val="24"/>
        </w:rPr>
      </w:pPr>
    </w:p>
    <w:p w14:paraId="39951F9C" w14:textId="77777777" w:rsidR="003648CE" w:rsidRDefault="003648CE" w:rsidP="003648CE">
      <w:pPr>
        <w:pStyle w:val="NoSpacing"/>
        <w:rPr>
          <w:rFonts w:cs="Times New Roman"/>
          <w:szCs w:val="24"/>
        </w:rPr>
      </w:pPr>
    </w:p>
    <w:p w14:paraId="28EA8647" w14:textId="77777777" w:rsidR="003648CE" w:rsidRDefault="003648CE" w:rsidP="003648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1442</w:t>
      </w:r>
      <w:r>
        <w:rPr>
          <w:rFonts w:cs="Times New Roman"/>
          <w:szCs w:val="24"/>
        </w:rPr>
        <w:tab/>
        <w:t>He and John West of London, founder(q.v.), as the executors of</w:t>
      </w:r>
    </w:p>
    <w:p w14:paraId="482E2D21" w14:textId="77777777" w:rsidR="003648CE" w:rsidRDefault="003648CE" w:rsidP="003648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Robert Hille of London, founder(q.v.), made a plaint of debt against </w:t>
      </w:r>
      <w:proofErr w:type="gramStart"/>
      <w:r>
        <w:rPr>
          <w:rFonts w:cs="Times New Roman"/>
          <w:szCs w:val="24"/>
        </w:rPr>
        <w:t>John</w:t>
      </w:r>
      <w:proofErr w:type="gramEnd"/>
    </w:p>
    <w:p w14:paraId="2E8634F0" w14:textId="77777777" w:rsidR="003648CE" w:rsidRDefault="003648CE" w:rsidP="003648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Haywode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Sharnebrook</w:t>
      </w:r>
      <w:proofErr w:type="spellEnd"/>
      <w:r>
        <w:rPr>
          <w:rFonts w:cs="Times New Roman"/>
          <w:szCs w:val="24"/>
        </w:rPr>
        <w:t xml:space="preserve">, Bedfordshire(q.v.), Geoffrey </w:t>
      </w:r>
      <w:proofErr w:type="spellStart"/>
      <w:r>
        <w:rPr>
          <w:rFonts w:cs="Times New Roman"/>
          <w:szCs w:val="24"/>
        </w:rPr>
        <w:t>Manwode</w:t>
      </w:r>
      <w:proofErr w:type="spellEnd"/>
      <w:r>
        <w:rPr>
          <w:rFonts w:cs="Times New Roman"/>
          <w:szCs w:val="24"/>
        </w:rPr>
        <w:t xml:space="preserve"> of</w:t>
      </w:r>
    </w:p>
    <w:p w14:paraId="6DA9AEE1" w14:textId="77777777" w:rsidR="003648CE" w:rsidRDefault="003648CE" w:rsidP="003648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Alston, Suffolk(q.v.), and John </w:t>
      </w:r>
      <w:proofErr w:type="spellStart"/>
      <w:r>
        <w:rPr>
          <w:rFonts w:cs="Times New Roman"/>
          <w:szCs w:val="24"/>
        </w:rPr>
        <w:t>Gosberkyrk</w:t>
      </w:r>
      <w:proofErr w:type="spellEnd"/>
      <w:r>
        <w:rPr>
          <w:rFonts w:cs="Times New Roman"/>
          <w:szCs w:val="24"/>
        </w:rPr>
        <w:t xml:space="preserve"> of Boston, Lincolnshire.</w:t>
      </w:r>
    </w:p>
    <w:p w14:paraId="21A6E9D2" w14:textId="77777777" w:rsidR="003648CE" w:rsidRDefault="003648CE" w:rsidP="003648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B10A6">
          <w:rPr>
            <w:rStyle w:val="Hyperlink"/>
            <w:rFonts w:cs="Times New Roman"/>
            <w:szCs w:val="24"/>
          </w:rPr>
          <w:t>https://waalt.uh.edu/index.php/CP40/724</w:t>
        </w:r>
      </w:hyperlink>
      <w:r>
        <w:rPr>
          <w:rFonts w:cs="Times New Roman"/>
          <w:szCs w:val="24"/>
        </w:rPr>
        <w:t xml:space="preserve"> )</w:t>
      </w:r>
    </w:p>
    <w:p w14:paraId="1B64EF57" w14:textId="77777777" w:rsidR="003648CE" w:rsidRDefault="003648CE" w:rsidP="003648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1442</w:t>
      </w:r>
      <w:r>
        <w:rPr>
          <w:rFonts w:cs="Times New Roman"/>
          <w:szCs w:val="24"/>
        </w:rPr>
        <w:tab/>
        <w:t>He and John West of London, founder(q.v.), as the executors of</w:t>
      </w:r>
    </w:p>
    <w:p w14:paraId="0A3E8C1D" w14:textId="77777777" w:rsidR="003648CE" w:rsidRDefault="003648CE" w:rsidP="003648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Robert Hille of London, founder(q.v.), made a plaint of debt against </w:t>
      </w:r>
      <w:proofErr w:type="gramStart"/>
      <w:r>
        <w:rPr>
          <w:rFonts w:cs="Times New Roman"/>
          <w:szCs w:val="24"/>
        </w:rPr>
        <w:t>William</w:t>
      </w:r>
      <w:proofErr w:type="gramEnd"/>
    </w:p>
    <w:p w14:paraId="1C91EE28" w14:textId="77777777" w:rsidR="003648CE" w:rsidRDefault="003648CE" w:rsidP="003648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Malpas of Everton(q.v.), Richard Brasier of Norwich(q.v.) and John</w:t>
      </w:r>
    </w:p>
    <w:p w14:paraId="256A4229" w14:textId="77777777" w:rsidR="003648CE" w:rsidRDefault="003648CE" w:rsidP="003648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Modicom</w:t>
      </w:r>
      <w:proofErr w:type="spellEnd"/>
      <w:r>
        <w:rPr>
          <w:rFonts w:cs="Times New Roman"/>
          <w:szCs w:val="24"/>
        </w:rPr>
        <w:t xml:space="preserve"> of Shaftesbury(q.v.).  (ibid.)</w:t>
      </w:r>
    </w:p>
    <w:p w14:paraId="7878D943" w14:textId="77777777" w:rsidR="003648CE" w:rsidRDefault="003648CE" w:rsidP="003648CE">
      <w:pPr>
        <w:pStyle w:val="NoSpacing"/>
        <w:rPr>
          <w:rFonts w:cs="Times New Roman"/>
          <w:szCs w:val="24"/>
        </w:rPr>
      </w:pPr>
    </w:p>
    <w:p w14:paraId="4F33CC49" w14:textId="77777777" w:rsidR="003648CE" w:rsidRDefault="003648CE" w:rsidP="003648CE">
      <w:pPr>
        <w:pStyle w:val="NoSpacing"/>
        <w:rPr>
          <w:rFonts w:cs="Times New Roman"/>
          <w:szCs w:val="24"/>
        </w:rPr>
      </w:pPr>
    </w:p>
    <w:p w14:paraId="1130EA8F" w14:textId="77777777" w:rsidR="003648CE" w:rsidRDefault="003648CE" w:rsidP="003648CE">
      <w:pPr>
        <w:pStyle w:val="NoSpacing"/>
        <w:rPr>
          <w:rFonts w:cs="Times New Roman"/>
          <w:szCs w:val="24"/>
        </w:rPr>
      </w:pPr>
    </w:p>
    <w:p w14:paraId="1CA321DB" w14:textId="77777777" w:rsidR="003648CE" w:rsidRDefault="003648CE" w:rsidP="003648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September 2023</w:t>
      </w:r>
    </w:p>
    <w:p w14:paraId="395680FC" w14:textId="77777777" w:rsidR="003648CE" w:rsidRDefault="003648CE" w:rsidP="003648C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September 2023</w:t>
      </w:r>
    </w:p>
    <w:p w14:paraId="4B12F59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377F8" w14:textId="77777777" w:rsidR="003648CE" w:rsidRDefault="003648CE" w:rsidP="009139A6">
      <w:r>
        <w:separator/>
      </w:r>
    </w:p>
  </w:endnote>
  <w:endnote w:type="continuationSeparator" w:id="0">
    <w:p w14:paraId="7C5CB887" w14:textId="77777777" w:rsidR="003648CE" w:rsidRDefault="003648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02C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68C8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F7B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3A061" w14:textId="77777777" w:rsidR="003648CE" w:rsidRDefault="003648CE" w:rsidP="009139A6">
      <w:r>
        <w:separator/>
      </w:r>
    </w:p>
  </w:footnote>
  <w:footnote w:type="continuationSeparator" w:id="0">
    <w:p w14:paraId="39C55FA9" w14:textId="77777777" w:rsidR="003648CE" w:rsidRDefault="003648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555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3BD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1F57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8CE"/>
    <w:rsid w:val="000666E0"/>
    <w:rsid w:val="002510B7"/>
    <w:rsid w:val="003648C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D5ADC"/>
  <w15:chartTrackingRefBased/>
  <w15:docId w15:val="{6B20C031-810F-48E6-9CD4-38ACB4EBF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648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2023-09-10T06:47:00Z</dcterms:created>
  <dcterms:modified xsi:type="dcterms:W3CDTF">2023-09-10T06:48:00Z</dcterms:modified>
</cp:coreProperties>
</file>